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3B15A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3B15A5" w:rsidRPr="003B15A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3B15A5" w:rsidRPr="003B15A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3B15A5" w:rsidRPr="003B15A5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3B15A5" w:rsidRPr="003B15A5">
          <w:rPr>
            <w:u w:val="single"/>
          </w:rPr>
          <w:t xml:space="preserve"> 07143/014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3B15A5" w:rsidRPr="003B15A5">
          <w:rPr>
            <w:rStyle w:val="aa"/>
          </w:rPr>
          <w:t xml:space="preserve"> Заведующий отделением - врач - торакальный хирург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3B15A5" w:rsidRPr="003B15A5">
          <w:rPr>
            <w:rStyle w:val="aa"/>
          </w:rPr>
          <w:t xml:space="preserve"> отсутствует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3B15A5" w:rsidRPr="003B15A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B466F1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B466F1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</w:pPr>
            <w:r w:rsidRPr="004D74D7">
              <w:t>30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3B15A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B466F1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B466F1" w:rsidRPr="004C53B3">
            <w:rPr>
              <w:rStyle w:val="ad"/>
              <w:sz w:val="20"/>
              <w:szCs w:val="20"/>
            </w:rPr>
            <w:fldChar w:fldCharType="separate"/>
          </w:r>
          <w:r w:rsidR="003B15A5">
            <w:rPr>
              <w:rStyle w:val="ad"/>
              <w:noProof/>
              <w:sz w:val="20"/>
              <w:szCs w:val="20"/>
            </w:rPr>
            <w:t>1</w:t>
          </w:r>
          <w:r w:rsidR="00B466F1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B15A5" w:rsidRPr="003B15A5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5E4271517174EB985EEFCFF45F6525D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4- Х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B15A5"/>
    <w:rsid w:val="003C24DB"/>
    <w:rsid w:val="00402CAC"/>
    <w:rsid w:val="00444410"/>
    <w:rsid w:val="004A47AD"/>
    <w:rsid w:val="004B7CEF"/>
    <w:rsid w:val="004C4DB2"/>
    <w:rsid w:val="004C53B3"/>
    <w:rsid w:val="004D74D7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466F1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2016-10-17T10:27:00Z</dcterms:created>
  <dcterms:modified xsi:type="dcterms:W3CDTF">2016-10-18T09:18:00Z</dcterms:modified>
</cp:coreProperties>
</file>